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 Dunbartonshire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 Dunbartonshire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 Dunbartonshire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 Dunbartonshire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 Dunbartonshire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 Dunbartonshire are estimated to have a score of 1-2 on the PGSI (low-risk gambling), whilst </w:t>
      </w:r>
      <w:r w:rsidRPr="00773DF7">
        <w:rPr>
          <w:rFonts w:ascii="Libre Franklin Light" w:hAnsi="Libre Franklin Light" w:cs="Calibri Light"/>
          <w:b/>
          <w:bCs/>
          <w:color w:val="C45911" w:themeColor="accent2" w:themeShade="BF"/>
        </w:rPr>
        <w:t xml:space="preserve">2.2%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52.6% </w:t>
      </w:r>
      <w:r w:rsidRPr="004747BF">
        <w:rPr>
          <w:rFonts w:ascii="Libre Franklin Light" w:eastAsia="Times New Roman" w:hAnsi="Libre Franklin Light" w:cs="Calibri Light"/>
        </w:rPr>
        <w:t xml:space="preserve">of those respondents classified as PGSI 8+ in East Dunbartonshire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 Dunbartonshire is estimated to be </w:t>
      </w:r>
      <w:r w:rsidRPr="00773DF7">
        <w:rPr>
          <w:rFonts w:ascii="Libre Franklin Light" w:eastAsia="Times New Roman" w:hAnsi="Libre Franklin Light" w:cs="Calibri Light"/>
          <w:b/>
          <w:bCs/>
          <w:color w:val="C45911" w:themeColor="accent2" w:themeShade="BF"/>
        </w:rPr>
        <w:t xml:space="preserve">£1,515,994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 Dunbartonshire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Dunbartonshire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Dunbartonshire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 Dunbartonshire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 Dunbarton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 Dunbartonshire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 Dunbarton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 Dunbartonshire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Dunbartonshire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 Dunbarton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 Dunbartonshire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 Dunbartonshire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Dunbartonshire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 Dunbartonshire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 Dunbartonshire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 Dunbartonshire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£1,515,994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 Dunbartonshire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£24,693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£510,666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£36,582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£10,289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£18,863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£914,901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£1,515,994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 Dunbartonshire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 Dunbartonshire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Dunbartonshire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Dunbartonshire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Dunbartonshire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Dunbartonshire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45.8%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 Dunbartonshire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 Dunbartonshire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Dunbartonshire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similar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Dunbartonshire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 Dunbartonshire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45.8%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 Dunbartonshire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727D83A-5613-4B4D-A409-75403235C17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